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D2292C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Richard de CHILWELL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fl.1411)</w:t>
      </w:r>
    </w:p>
    <w:p w14:paraId="138248AA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Incumbent 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St.Peter’s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Church, Nottingham.</w:t>
      </w:r>
    </w:p>
    <w:p w14:paraId="082A66C5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DB55234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01F8F67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by</w:t>
      </w:r>
      <w:r>
        <w:rPr>
          <w:rFonts w:ascii="Times New Roman" w:hAnsi="Times New Roman" w:cs="Times New Roman"/>
          <w:sz w:val="24"/>
          <w:szCs w:val="24"/>
        </w:rPr>
        <w:tab/>
        <w:t>1411</w:t>
      </w:r>
      <w:r>
        <w:rPr>
          <w:rFonts w:ascii="Times New Roman" w:hAnsi="Times New Roman" w:cs="Times New Roman"/>
          <w:sz w:val="24"/>
          <w:szCs w:val="24"/>
        </w:rPr>
        <w:tab/>
        <w:t>He was the incumbent.</w:t>
      </w:r>
    </w:p>
    <w:p w14:paraId="25CD1539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E650AB">
          <w:rPr>
            <w:rStyle w:val="Hyperlink"/>
            <w:rFonts w:ascii="Times New Roman" w:hAnsi="Times New Roman" w:cs="Times New Roman"/>
            <w:sz w:val="24"/>
            <w:szCs w:val="24"/>
          </w:rPr>
          <w:t>https://southwellchurches.nottingham.ac.uk/nottingham-st-peter/hincumb.php</w:t>
        </w:r>
      </w:hyperlink>
      <w:r>
        <w:rPr>
          <w:rFonts w:ascii="Times New Roman" w:hAnsi="Times New Roman" w:cs="Times New Roman"/>
          <w:sz w:val="24"/>
          <w:szCs w:val="24"/>
        </w:rPr>
        <w:t>)</w:t>
      </w:r>
    </w:p>
    <w:p w14:paraId="47B3E507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6615A8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659BF3F" w14:textId="77777777" w:rsidR="00F10209" w:rsidRDefault="00F10209" w:rsidP="00F1020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 March 2021</w:t>
      </w:r>
    </w:p>
    <w:p w14:paraId="26A85AE4" w14:textId="35FAFF46" w:rsidR="00BA00AB" w:rsidRPr="00EB3209" w:rsidRDefault="00F10209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4FA205" w14:textId="77777777" w:rsidR="00F10209" w:rsidRDefault="00F10209" w:rsidP="009139A6">
      <w:r>
        <w:separator/>
      </w:r>
    </w:p>
  </w:endnote>
  <w:endnote w:type="continuationSeparator" w:id="0">
    <w:p w14:paraId="208E6C81" w14:textId="77777777" w:rsidR="00F10209" w:rsidRDefault="00F1020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FCD9F2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E73283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F5D4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B3A5F6" w14:textId="77777777" w:rsidR="00F10209" w:rsidRDefault="00F10209" w:rsidP="009139A6">
      <w:r>
        <w:separator/>
      </w:r>
    </w:p>
  </w:footnote>
  <w:footnote w:type="continuationSeparator" w:id="0">
    <w:p w14:paraId="1D09FA85" w14:textId="77777777" w:rsidR="00F10209" w:rsidRDefault="00F1020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36F8D45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26EEA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BCBC6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0209"/>
    <w:rsid w:val="000666E0"/>
    <w:rsid w:val="002510B7"/>
    <w:rsid w:val="005C130B"/>
    <w:rsid w:val="00826F5C"/>
    <w:rsid w:val="009139A6"/>
    <w:rsid w:val="009448BB"/>
    <w:rsid w:val="00A3176C"/>
    <w:rsid w:val="00BA00AB"/>
    <w:rsid w:val="00EB3209"/>
    <w:rsid w:val="00F10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CDF670"/>
  <w15:chartTrackingRefBased/>
  <w15:docId w15:val="{A36FC2CC-D889-4E62-A346-6A11A61EF0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F102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southwellchurches.nottingham.ac.uk/nottingham-st-peter/hincumb.php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45</Words>
  <Characters>258</Characters>
  <Application>Microsoft Office Word</Application>
  <DocSecurity>0</DocSecurity>
  <Lines>2</Lines>
  <Paragraphs>1</Paragraphs>
  <ScaleCrop>false</ScaleCrop>
  <Company/>
  <LinksUpToDate>false</LinksUpToDate>
  <CharactersWithSpaces>302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2021-03-12T21:07:00Z</dcterms:created>
  <dcterms:modified xsi:type="dcterms:W3CDTF">2021-03-12T21:10:00Z</dcterms:modified>
</cp:coreProperties>
</file>